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6E60" w:rsidRDefault="005F6E60" w:rsidP="005F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JOHNSON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F6E60" w:rsidRDefault="005F6E60" w:rsidP="005F6E60">
      <w:pPr>
        <w:rPr>
          <w:rFonts w:ascii="Times New Roman" w:hAnsi="Times New Roman" w:cs="Times New Roman"/>
        </w:rPr>
      </w:pPr>
    </w:p>
    <w:p w:rsidR="005F6E60" w:rsidRDefault="005F6E60" w:rsidP="005F6E60">
      <w:pPr>
        <w:rPr>
          <w:rFonts w:ascii="Times New Roman" w:hAnsi="Times New Roman" w:cs="Times New Roman"/>
        </w:rPr>
      </w:pPr>
    </w:p>
    <w:p w:rsidR="005F6E60" w:rsidRDefault="005F6E60" w:rsidP="005F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 of William Johnson of Nottingham, ironmonger(q.v.).</w:t>
      </w:r>
    </w:p>
    <w:p w:rsidR="005F6E60" w:rsidRDefault="005F6E60" w:rsidP="005F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F6E60" w:rsidRDefault="005F6E60" w:rsidP="005F6E60">
      <w:pPr>
        <w:rPr>
          <w:rFonts w:ascii="Times New Roman" w:hAnsi="Times New Roman" w:cs="Times New Roman"/>
        </w:rPr>
      </w:pPr>
    </w:p>
    <w:p w:rsidR="005F6E60" w:rsidRDefault="005F6E60" w:rsidP="005F6E60">
      <w:pPr>
        <w:rPr>
          <w:rFonts w:ascii="Times New Roman" w:hAnsi="Times New Roman" w:cs="Times New Roman"/>
        </w:rPr>
      </w:pPr>
    </w:p>
    <w:p w:rsidR="005F6E60" w:rsidRDefault="005F6E60" w:rsidP="005F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As his father’s executor, he made a plaint of debt against Thomas George</w:t>
      </w:r>
    </w:p>
    <w:p w:rsidR="005F6E60" w:rsidRDefault="005F6E60" w:rsidP="005F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Trowell</w:t>
      </w:r>
      <w:proofErr w:type="spellEnd"/>
      <w:r>
        <w:rPr>
          <w:rFonts w:ascii="Times New Roman" w:hAnsi="Times New Roman" w:cs="Times New Roman"/>
        </w:rPr>
        <w:t>(q.v.).   (ibid.)</w:t>
      </w:r>
    </w:p>
    <w:p w:rsidR="005F6E60" w:rsidRDefault="005F6E60" w:rsidP="005F6E60">
      <w:pPr>
        <w:rPr>
          <w:rFonts w:ascii="Times New Roman" w:hAnsi="Times New Roman" w:cs="Times New Roman"/>
        </w:rPr>
      </w:pPr>
    </w:p>
    <w:p w:rsidR="005F6E60" w:rsidRDefault="005F6E60" w:rsidP="005F6E60">
      <w:pPr>
        <w:rPr>
          <w:rFonts w:ascii="Times New Roman" w:hAnsi="Times New Roman" w:cs="Times New Roman"/>
        </w:rPr>
      </w:pPr>
    </w:p>
    <w:p w:rsidR="005F6E60" w:rsidRDefault="005F6E60" w:rsidP="005F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2018</w:t>
      </w:r>
    </w:p>
    <w:p w:rsidR="006B2F86" w:rsidRPr="005F6E60" w:rsidRDefault="005F6E60" w:rsidP="00E71FC3">
      <w:pPr>
        <w:pStyle w:val="NoSpacing"/>
      </w:pPr>
      <w:bookmarkStart w:id="0" w:name="_GoBack"/>
      <w:bookmarkEnd w:id="0"/>
    </w:p>
    <w:sectPr w:rsidR="006B2F86" w:rsidRPr="005F6E6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E60" w:rsidRDefault="005F6E60" w:rsidP="00E71FC3">
      <w:r>
        <w:separator/>
      </w:r>
    </w:p>
  </w:endnote>
  <w:endnote w:type="continuationSeparator" w:id="0">
    <w:p w:rsidR="005F6E60" w:rsidRDefault="005F6E6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E60" w:rsidRDefault="005F6E60" w:rsidP="00E71FC3">
      <w:r>
        <w:separator/>
      </w:r>
    </w:p>
  </w:footnote>
  <w:footnote w:type="continuationSeparator" w:id="0">
    <w:p w:rsidR="005F6E60" w:rsidRDefault="005F6E6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E60"/>
    <w:rsid w:val="001A7C09"/>
    <w:rsid w:val="00577BD5"/>
    <w:rsid w:val="005F6E6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E779B4-EA06-4A1A-8AF5-2CCD6352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6E6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F6E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2018-03-03T20:55:00Z</dcterms:created>
  <dcterms:modified xsi:type="dcterms:W3CDTF">2018-03-03T20:56:00Z</dcterms:modified>
</cp:coreProperties>
</file>